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4F8" w:rsidRDefault="00CD6E93">
      <w:pPr>
        <w:spacing w:after="0"/>
        <w:ind w:right="60"/>
        <w:jc w:val="right"/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t xml:space="preserve">Образац 1 </w:t>
      </w:r>
    </w:p>
    <w:p w:rsidR="00B614F8" w:rsidRDefault="00CD6E93">
      <w:pPr>
        <w:spacing w:after="0"/>
        <w:jc w:val="right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B614F8" w:rsidRDefault="00CD6E93">
      <w:pPr>
        <w:spacing w:after="0"/>
        <w:jc w:val="right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B614F8" w:rsidRDefault="00CD6E93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Пријава на конкурс у државном органу </w:t>
      </w:r>
    </w:p>
    <w:p w:rsidR="00B614F8" w:rsidRDefault="00CD6E93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:rsidR="00B614F8" w:rsidRDefault="00CD6E93">
      <w:pPr>
        <w:spacing w:after="0"/>
        <w:ind w:left="-5" w:hanging="10"/>
      </w:pPr>
      <w:r>
        <w:rPr>
          <w:rFonts w:ascii="Times New Roman" w:eastAsia="Times New Roman" w:hAnsi="Times New Roman" w:cs="Times New Roman"/>
          <w:sz w:val="20"/>
        </w:rPr>
        <w:t xml:space="preserve">Учесник конкурса  </w:t>
      </w:r>
      <w:r>
        <w:rPr>
          <w:rFonts w:ascii="Times New Roman" w:eastAsia="Times New Roman" w:hAnsi="Times New Roman" w:cs="Times New Roman"/>
          <w:b/>
          <w:sz w:val="20"/>
        </w:rPr>
        <w:t>ЛИЧНО</w:t>
      </w:r>
      <w:r>
        <w:rPr>
          <w:rFonts w:ascii="Times New Roman" w:eastAsia="Times New Roman" w:hAnsi="Times New Roman" w:cs="Times New Roman"/>
          <w:sz w:val="20"/>
        </w:rPr>
        <w:t xml:space="preserve"> попуњава образац </w:t>
      </w:r>
    </w:p>
    <w:p w:rsidR="00B614F8" w:rsidRDefault="00CD6E93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B614F8" w:rsidRDefault="00CD6E93">
      <w:pPr>
        <w:spacing w:after="0"/>
        <w:ind w:left="-5" w:hanging="10"/>
      </w:pPr>
      <w:r>
        <w:rPr>
          <w:rFonts w:ascii="Times New Roman" w:eastAsia="Times New Roman" w:hAnsi="Times New Roman" w:cs="Times New Roman"/>
          <w:sz w:val="20"/>
        </w:rPr>
        <w:t xml:space="preserve">* обавезна поља </w:t>
      </w:r>
    </w:p>
    <w:p w:rsidR="00B614F8" w:rsidRDefault="00CD6E93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W w:w="90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2"/>
        <w:gridCol w:w="1711"/>
        <w:gridCol w:w="691"/>
        <w:gridCol w:w="2278"/>
      </w:tblGrid>
      <w:tr w:rsidR="00B614F8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9" w:type="dxa"/>
              <w:left w:w="102" w:type="dxa"/>
              <w:bottom w:w="0" w:type="dxa"/>
              <w:right w:w="115" w:type="dxa"/>
            </w:tcMar>
          </w:tcPr>
          <w:p w:rsidR="00B614F8" w:rsidRDefault="00CD6E93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Подаци о конкурсу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(попуњава орган)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109" w:type="dxa"/>
              <w:left w:w="102" w:type="dxa"/>
              <w:bottom w:w="0" w:type="dxa"/>
              <w:right w:w="115" w:type="dxa"/>
            </w:tcMar>
          </w:tcPr>
          <w:p w:rsidR="00B614F8" w:rsidRDefault="00B614F8">
            <w:pPr>
              <w:spacing w:after="0"/>
            </w:pPr>
          </w:p>
        </w:tc>
        <w:tc>
          <w:tcPr>
            <w:tcW w:w="6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9" w:type="dxa"/>
              <w:left w:w="102" w:type="dxa"/>
              <w:bottom w:w="0" w:type="dxa"/>
              <w:right w:w="115" w:type="dxa"/>
            </w:tcMar>
          </w:tcPr>
          <w:p w:rsidR="00B614F8" w:rsidRDefault="00B614F8">
            <w:pPr>
              <w:spacing w:after="0"/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9" w:type="dxa"/>
              <w:left w:w="102" w:type="dxa"/>
              <w:bottom w:w="0" w:type="dxa"/>
              <w:right w:w="115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9" w:type="dxa"/>
              <w:left w:w="102" w:type="dxa"/>
              <w:bottom w:w="0" w:type="dxa"/>
              <w:right w:w="115" w:type="dxa"/>
            </w:tcMar>
          </w:tcPr>
          <w:p w:rsidR="00B614F8" w:rsidRDefault="00CD6E93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/>
              </w:rPr>
              <w:t xml:space="preserve">1.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/>
              </w:rPr>
              <w:t xml:space="preserve">Радно место за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/>
              </w:rPr>
              <w:t>стручно-оперативне послове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Лучка капетанија Велико Градиште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Одељење за послове лучких капетанија,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Сектор за 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водни саобраћај и безбедност пловидбе – 1 извршилац.</w:t>
            </w:r>
          </w:p>
        </w:tc>
        <w:tc>
          <w:tcPr>
            <w:tcW w:w="17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9" w:type="dxa"/>
              <w:left w:w="102" w:type="dxa"/>
              <w:bottom w:w="0" w:type="dxa"/>
              <w:right w:w="115" w:type="dxa"/>
            </w:tcMar>
          </w:tcPr>
          <w:p w:rsidR="00B614F8" w:rsidRDefault="00B614F8">
            <w:pPr>
              <w:spacing w:after="0"/>
            </w:pPr>
          </w:p>
        </w:tc>
        <w:tc>
          <w:tcPr>
            <w:tcW w:w="2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9" w:type="dxa"/>
              <w:left w:w="102" w:type="dxa"/>
              <w:bottom w:w="0" w:type="dxa"/>
              <w:right w:w="115" w:type="dxa"/>
            </w:tcMar>
          </w:tcPr>
          <w:p w:rsidR="00B614F8" w:rsidRDefault="00CD6E93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Шифра пријаве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361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9" w:type="dxa"/>
              <w:left w:w="102" w:type="dxa"/>
              <w:bottom w:w="0" w:type="dxa"/>
              <w:right w:w="115" w:type="dxa"/>
            </w:tcMar>
          </w:tcPr>
          <w:p w:rsidR="00B614F8" w:rsidRDefault="00CD6E93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>Звање/положај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 звању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/>
              </w:rPr>
              <w:t>сарадник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9" w:type="dxa"/>
              <w:left w:w="102" w:type="dxa"/>
              <w:bottom w:w="0" w:type="dxa"/>
              <w:right w:w="115" w:type="dxa"/>
            </w:tcMar>
          </w:tcPr>
          <w:p w:rsidR="00B614F8" w:rsidRDefault="00CD6E93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Државни орган </w:t>
            </w:r>
            <w:r>
              <w:rPr>
                <w:rFonts w:ascii="Times New Roman" w:eastAsia="Times New Roman" w:hAnsi="Times New Roman" w:cs="Times New Roman"/>
                <w:b/>
                <w:sz w:val="20"/>
                <w:lang/>
              </w:rPr>
              <w:t xml:space="preserve">Министарство грађевинарства, </w:t>
            </w:r>
            <w:r>
              <w:rPr>
                <w:rFonts w:ascii="Times New Roman" w:eastAsia="Times New Roman" w:hAnsi="Times New Roman" w:cs="Times New Roman"/>
                <w:b/>
                <w:sz w:val="20"/>
                <w:lang/>
              </w:rPr>
              <w:t>саобраћаја и инфраструктуре</w:t>
            </w:r>
          </w:p>
        </w:tc>
        <w:tc>
          <w:tcPr>
            <w:tcW w:w="296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9" w:type="dxa"/>
              <w:left w:w="102" w:type="dxa"/>
              <w:bottom w:w="0" w:type="dxa"/>
              <w:right w:w="115" w:type="dxa"/>
            </w:tcMar>
          </w:tcPr>
          <w:p w:rsidR="00B614F8" w:rsidRDefault="00B614F8">
            <w:pPr>
              <w:spacing w:after="0"/>
              <w:rPr>
                <w:lang/>
              </w:rPr>
            </w:pPr>
          </w:p>
        </w:tc>
      </w:tr>
    </w:tbl>
    <w:p w:rsidR="00B614F8" w:rsidRDefault="00CD6E93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W w:w="90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48"/>
        <w:gridCol w:w="865"/>
        <w:gridCol w:w="3759"/>
      </w:tblGrid>
      <w:tr w:rsidR="00B614F8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9" w:type="dxa"/>
              <w:left w:w="103" w:type="dxa"/>
              <w:bottom w:w="0" w:type="dxa"/>
              <w:right w:w="115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Лични подаци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* </w:t>
            </w:r>
          </w:p>
        </w:tc>
        <w:tc>
          <w:tcPr>
            <w:tcW w:w="462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9" w:type="dxa"/>
              <w:left w:w="103" w:type="dxa"/>
              <w:bottom w:w="0" w:type="dxa"/>
              <w:right w:w="115" w:type="dxa"/>
            </w:tcMar>
          </w:tcPr>
          <w:p w:rsidR="00B614F8" w:rsidRDefault="00B614F8">
            <w:pPr>
              <w:spacing w:after="0"/>
            </w:pP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9" w:type="dxa"/>
              <w:left w:w="103" w:type="dxa"/>
              <w:bottom w:w="0" w:type="dxa"/>
              <w:right w:w="115" w:type="dxa"/>
            </w:tcMar>
          </w:tcPr>
          <w:p w:rsidR="00B614F8" w:rsidRDefault="00CD6E93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Презиме </w:t>
            </w:r>
          </w:p>
          <w:p w:rsidR="00B614F8" w:rsidRDefault="00B614F8">
            <w:pPr>
              <w:spacing w:after="0"/>
            </w:pPr>
          </w:p>
        </w:tc>
        <w:tc>
          <w:tcPr>
            <w:tcW w:w="8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9" w:type="dxa"/>
              <w:left w:w="103" w:type="dxa"/>
              <w:bottom w:w="0" w:type="dxa"/>
              <w:right w:w="115" w:type="dxa"/>
            </w:tcMar>
          </w:tcPr>
          <w:p w:rsidR="00B614F8" w:rsidRDefault="00B614F8">
            <w:pPr>
              <w:spacing w:after="0"/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9" w:type="dxa"/>
              <w:left w:w="103" w:type="dxa"/>
              <w:bottom w:w="0" w:type="dxa"/>
              <w:right w:w="115" w:type="dxa"/>
            </w:tcMar>
          </w:tcPr>
          <w:p w:rsidR="00B614F8" w:rsidRDefault="00CD6E93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Име </w:t>
            </w:r>
          </w:p>
          <w:p w:rsidR="00B614F8" w:rsidRDefault="00B614F8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614F8" w:rsidRDefault="00B614F8">
            <w:pPr>
              <w:spacing w:after="0"/>
            </w:pP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9" w:type="dxa"/>
              <w:left w:w="103" w:type="dxa"/>
              <w:bottom w:w="0" w:type="dxa"/>
              <w:right w:w="115" w:type="dxa"/>
            </w:tcMar>
          </w:tcPr>
          <w:p w:rsidR="00B614F8" w:rsidRDefault="00CD6E93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Матични број </w:t>
            </w:r>
          </w:p>
          <w:p w:rsidR="00B614F8" w:rsidRDefault="00B614F8">
            <w:pPr>
              <w:spacing w:after="0"/>
            </w:pPr>
          </w:p>
        </w:tc>
        <w:tc>
          <w:tcPr>
            <w:tcW w:w="4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9" w:type="dxa"/>
              <w:left w:w="103" w:type="dxa"/>
              <w:bottom w:w="0" w:type="dxa"/>
              <w:right w:w="115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361"/>
        </w:trPr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9" w:type="dxa"/>
              <w:left w:w="103" w:type="dxa"/>
              <w:bottom w:w="0" w:type="dxa"/>
              <w:right w:w="115" w:type="dxa"/>
            </w:tcMar>
          </w:tcPr>
          <w:p w:rsidR="00B614F8" w:rsidRDefault="00CD6E93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Држављанство </w:t>
            </w:r>
          </w:p>
          <w:p w:rsidR="00B614F8" w:rsidRDefault="00B614F8">
            <w:pPr>
              <w:spacing w:after="0"/>
            </w:pPr>
          </w:p>
        </w:tc>
        <w:tc>
          <w:tcPr>
            <w:tcW w:w="462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9" w:type="dxa"/>
              <w:left w:w="103" w:type="dxa"/>
              <w:bottom w:w="0" w:type="dxa"/>
              <w:right w:w="115" w:type="dxa"/>
            </w:tcMar>
          </w:tcPr>
          <w:p w:rsidR="00B614F8" w:rsidRDefault="00B614F8">
            <w:pPr>
              <w:spacing w:after="0"/>
            </w:pPr>
          </w:p>
        </w:tc>
      </w:tr>
    </w:tbl>
    <w:p w:rsidR="00B614F8" w:rsidRDefault="00CD6E93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W w:w="90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34"/>
        <w:gridCol w:w="3738"/>
      </w:tblGrid>
      <w:tr w:rsidR="00B614F8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82" w:type="dxa"/>
              <w:bottom w:w="0" w:type="dxa"/>
              <w:right w:w="115" w:type="dxa"/>
            </w:tcMar>
          </w:tcPr>
          <w:p w:rsidR="00B614F8" w:rsidRDefault="00CD6E93">
            <w:pPr>
              <w:spacing w:after="0"/>
              <w:ind w:left="2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Адреса становања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*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82" w:type="dxa"/>
              <w:bottom w:w="0" w:type="dxa"/>
              <w:right w:w="115" w:type="dxa"/>
            </w:tcMar>
          </w:tcPr>
          <w:p w:rsidR="00B614F8" w:rsidRDefault="00CD6E93">
            <w:pPr>
              <w:spacing w:after="0"/>
              <w:ind w:left="2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82" w:type="dxa"/>
              <w:bottom w:w="0" w:type="dxa"/>
              <w:right w:w="115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Место*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82" w:type="dxa"/>
              <w:bottom w:w="0" w:type="dxa"/>
              <w:right w:w="115" w:type="dxa"/>
            </w:tcMar>
          </w:tcPr>
          <w:p w:rsidR="00B614F8" w:rsidRDefault="00B614F8">
            <w:pPr>
              <w:spacing w:after="0"/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82" w:type="dxa"/>
              <w:bottom w:w="0" w:type="dxa"/>
              <w:right w:w="115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Поштански број*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82" w:type="dxa"/>
              <w:bottom w:w="0" w:type="dxa"/>
              <w:right w:w="115" w:type="dxa"/>
            </w:tcMar>
          </w:tcPr>
          <w:p w:rsidR="00B614F8" w:rsidRDefault="00CD6E93">
            <w:pPr>
              <w:spacing w:after="0"/>
              <w:ind w:left="2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Адреса на коју желите да примате обавештења у вези са конкурсом, ако није иста као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адреса становања 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82" w:type="dxa"/>
              <w:bottom w:w="0" w:type="dxa"/>
              <w:right w:w="115" w:type="dxa"/>
            </w:tcMar>
          </w:tcPr>
          <w:p w:rsidR="00B614F8" w:rsidRDefault="00CD6E93">
            <w:pPr>
              <w:spacing w:after="0"/>
              <w:ind w:left="2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82" w:type="dxa"/>
              <w:bottom w:w="0" w:type="dxa"/>
              <w:right w:w="115" w:type="dxa"/>
            </w:tcMar>
          </w:tcPr>
          <w:p w:rsidR="00B614F8" w:rsidRDefault="00CD6E93">
            <w:pPr>
              <w:spacing w:after="0"/>
              <w:ind w:left="4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82" w:type="dxa"/>
              <w:bottom w:w="0" w:type="dxa"/>
              <w:right w:w="115" w:type="dxa"/>
            </w:tcMar>
          </w:tcPr>
          <w:p w:rsidR="00B614F8" w:rsidRDefault="00B614F8">
            <w:pPr>
              <w:spacing w:after="0"/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82" w:type="dxa"/>
              <w:bottom w:w="0" w:type="dxa"/>
              <w:right w:w="115" w:type="dxa"/>
            </w:tcMar>
          </w:tcPr>
          <w:p w:rsidR="00B614F8" w:rsidRDefault="00CD6E93">
            <w:pPr>
              <w:spacing w:after="0"/>
              <w:ind w:left="4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Поштански број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82" w:type="dxa"/>
              <w:bottom w:w="0" w:type="dxa"/>
              <w:right w:w="115" w:type="dxa"/>
            </w:tcMar>
          </w:tcPr>
          <w:p w:rsidR="00B614F8" w:rsidRDefault="00CD6E93">
            <w:pPr>
              <w:spacing w:after="0"/>
              <w:ind w:left="2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Телефон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Примарни *                                       Секундарни (није обавезно)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82" w:type="dxa"/>
              <w:bottom w:w="0" w:type="dxa"/>
              <w:right w:w="115" w:type="dxa"/>
            </w:tcMar>
          </w:tcPr>
          <w:p w:rsidR="00B614F8" w:rsidRDefault="00CD6E93">
            <w:pPr>
              <w:spacing w:after="0"/>
              <w:ind w:left="2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Е-адреса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(ако је поседујете)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70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82" w:type="dxa"/>
              <w:bottom w:w="0" w:type="dxa"/>
              <w:right w:w="115" w:type="dxa"/>
            </w:tcMar>
          </w:tcPr>
          <w:p w:rsidR="00B614F8" w:rsidRDefault="00CD6E93">
            <w:pPr>
              <w:spacing w:after="45" w:line="228" w:lineRule="auto"/>
              <w:ind w:left="2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Начин на који желите да вам се достављају обавештења, када писмена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достава није обавезна </w:t>
            </w:r>
            <w:r>
              <w:rPr>
                <w:rFonts w:ascii="Times New Roman" w:eastAsia="Times New Roman" w:hAnsi="Times New Roman" w:cs="Times New Roman"/>
                <w:sz w:val="20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заокружите)*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B614F8" w:rsidRDefault="00CD6E93">
            <w:pPr>
              <w:spacing w:after="0"/>
              <w:ind w:left="382"/>
            </w:pPr>
            <w:r>
              <w:rPr>
                <w:rFonts w:ascii="Times New Roman" w:eastAsia="Times New Roman" w:hAnsi="Times New Roman" w:cs="Times New Roman"/>
                <w:sz w:val="20"/>
              </w:rPr>
              <w:t>1.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Телефон                     2. Е-маил     </w:t>
            </w:r>
          </w:p>
        </w:tc>
      </w:tr>
    </w:tbl>
    <w:p w:rsidR="00B614F8" w:rsidRDefault="00CD6E93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W w:w="90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31"/>
        <w:gridCol w:w="860"/>
        <w:gridCol w:w="581"/>
      </w:tblGrid>
      <w:tr w:rsidR="00B614F8">
        <w:tblPrEx>
          <w:tblCellMar>
            <w:top w:w="0" w:type="dxa"/>
            <w:bottom w:w="0" w:type="dxa"/>
          </w:tblCellMar>
        </w:tblPrEx>
        <w:trPr>
          <w:trHeight w:val="470"/>
        </w:trPr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49" w:type="dxa"/>
            </w:tcMar>
          </w:tcPr>
          <w:p w:rsidR="00B614F8" w:rsidRDefault="00CD6E93">
            <w:pPr>
              <w:spacing w:after="0"/>
              <w:ind w:left="10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 ли сте до сада учествовали на конкурсу (конкурсима) за посао у државним органима? * </w:t>
            </w:r>
          </w:p>
        </w:tc>
        <w:tc>
          <w:tcPr>
            <w:tcW w:w="8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49" w:type="dxa"/>
            </w:tcMar>
            <w:vAlign w:val="center"/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 </w:t>
            </w:r>
          </w:p>
        </w:tc>
        <w:tc>
          <w:tcPr>
            <w:tcW w:w="5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49" w:type="dxa"/>
            </w:tcMar>
            <w:vAlign w:val="center"/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1620"/>
        </w:trPr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49" w:type="dxa"/>
            </w:tcMar>
          </w:tcPr>
          <w:p w:rsidR="00B614F8" w:rsidRDefault="00CD6E93">
            <w:pPr>
              <w:spacing w:after="1" w:line="228" w:lineRule="auto"/>
              <w:ind w:left="103" w:right="15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Ако сте у последње две године учествовали у конкурсу и испунили сте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мерила за проверу општих функционалних компетенција, да ли желите да вам се те компетенције поново проверавају? </w:t>
            </w:r>
          </w:p>
          <w:p w:rsidR="00B614F8" w:rsidRDefault="00CD6E93">
            <w:pPr>
              <w:spacing w:after="1" w:line="228" w:lineRule="auto"/>
              <w:ind w:left="103" w:right="151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(Ако заокружите НЕ, признаће Вам се бодови које сте у претходне две године остварили и нећете бити позвани на проверу општих функционалних комп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етенција у овом конкурсном поступку)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B614F8" w:rsidRDefault="00CD6E93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49" w:type="dxa"/>
            </w:tcMar>
            <w:vAlign w:val="center"/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 </w:t>
            </w:r>
          </w:p>
        </w:tc>
        <w:tc>
          <w:tcPr>
            <w:tcW w:w="5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49" w:type="dxa"/>
            </w:tcMar>
            <w:vAlign w:val="center"/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 </w:t>
            </w:r>
          </w:p>
        </w:tc>
      </w:tr>
    </w:tbl>
    <w:p w:rsidR="00B614F8" w:rsidRDefault="00CD6E93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W w:w="90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2"/>
        <w:gridCol w:w="970"/>
        <w:gridCol w:w="356"/>
        <w:gridCol w:w="1259"/>
        <w:gridCol w:w="1103"/>
        <w:gridCol w:w="2383"/>
        <w:gridCol w:w="245"/>
        <w:gridCol w:w="1094"/>
      </w:tblGrid>
      <w:tr w:rsidR="00B614F8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53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" w:type="dxa"/>
            </w:tcMar>
          </w:tcPr>
          <w:p w:rsidR="00B614F8" w:rsidRDefault="00CD6E93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Образовање* </w:t>
            </w:r>
            <w:r>
              <w:rPr>
                <w:rFonts w:ascii="Times New Roman" w:eastAsia="Times New Roman" w:hAnsi="Times New Roman" w:cs="Times New Roman"/>
                <w:sz w:val="20"/>
              </w:rPr>
              <w:t>Молимо вас, наведите школе које сте завршил</w:t>
            </w:r>
          </w:p>
        </w:tc>
        <w:tc>
          <w:tcPr>
            <w:tcW w:w="238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" w:type="dxa"/>
            </w:tcMar>
          </w:tcPr>
          <w:p w:rsidR="00B614F8" w:rsidRDefault="00CD6E93">
            <w:pPr>
              <w:spacing w:after="0"/>
              <w:ind w:left="-2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 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" w:type="dxa"/>
            </w:tcMar>
          </w:tcPr>
          <w:p w:rsidR="00B614F8" w:rsidRDefault="00B614F8">
            <w:pPr>
              <w:spacing w:after="0"/>
            </w:pP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53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" w:type="dxa"/>
            </w:tcMar>
          </w:tcPr>
          <w:p w:rsidR="00B614F8" w:rsidRDefault="00CD6E93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Средња школа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38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" w:type="dxa"/>
            </w:tcMar>
          </w:tcPr>
          <w:p w:rsidR="00B614F8" w:rsidRDefault="00B614F8">
            <w:pPr>
              <w:spacing w:after="0"/>
            </w:pPr>
          </w:p>
        </w:tc>
        <w:tc>
          <w:tcPr>
            <w:tcW w:w="133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" w:type="dxa"/>
            </w:tcMar>
          </w:tcPr>
          <w:p w:rsidR="00B614F8" w:rsidRDefault="00B614F8">
            <w:pPr>
              <w:spacing w:after="0"/>
            </w:pP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701"/>
        </w:trPr>
        <w:tc>
          <w:tcPr>
            <w:tcW w:w="2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" w:type="dxa"/>
            </w:tcMar>
            <w:vAlign w:val="center"/>
          </w:tcPr>
          <w:p w:rsidR="00B614F8" w:rsidRDefault="00CD6E93">
            <w:pPr>
              <w:spacing w:after="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Назив школе и седиште </w:t>
            </w:r>
          </w:p>
        </w:tc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" w:type="dxa"/>
            </w:tcMar>
            <w:vAlign w:val="center"/>
          </w:tcPr>
          <w:p w:rsidR="00B614F8" w:rsidRDefault="00CD6E93">
            <w:pPr>
              <w:spacing w:after="0"/>
              <w:ind w:left="1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Смер и трајање програма 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" w:type="dxa"/>
            </w:tcMar>
            <w:vAlign w:val="center"/>
          </w:tcPr>
          <w:p w:rsidR="00B614F8" w:rsidRDefault="00CD6E93">
            <w:pPr>
              <w:spacing w:after="0"/>
              <w:ind w:left="125" w:righ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Занимање које сте стекли 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" w:type="dxa"/>
            </w:tcMar>
          </w:tcPr>
          <w:p w:rsidR="00B614F8" w:rsidRDefault="00CD6E93">
            <w:pPr>
              <w:spacing w:after="0" w:line="22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До када сте похађали </w:t>
            </w:r>
          </w:p>
          <w:p w:rsidR="00B614F8" w:rsidRDefault="00CD6E93">
            <w:pPr>
              <w:spacing w:after="0"/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(година)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" w:type="dxa"/>
            </w:tcMar>
          </w:tcPr>
          <w:p w:rsidR="00B614F8" w:rsidRDefault="00CD6E93">
            <w:pPr>
              <w:spacing w:after="0"/>
              <w:ind w:left="103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B614F8" w:rsidRDefault="00B614F8">
            <w:pPr>
              <w:spacing w:after="0"/>
              <w:ind w:left="103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614F8" w:rsidRDefault="00B614F8">
            <w:pPr>
              <w:spacing w:after="0"/>
              <w:ind w:left="103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614F8" w:rsidRDefault="00B614F8">
            <w:pPr>
              <w:spacing w:after="0"/>
              <w:ind w:left="103"/>
            </w:pPr>
          </w:p>
        </w:tc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" w:type="dxa"/>
            </w:tcMar>
          </w:tcPr>
          <w:p w:rsidR="00B614F8" w:rsidRDefault="00CD6E93">
            <w:pPr>
              <w:spacing w:after="0"/>
              <w:ind w:left="10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" w:type="dxa"/>
            </w:tcMar>
          </w:tcPr>
          <w:p w:rsidR="00B614F8" w:rsidRDefault="00CD6E93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" w:type="dxa"/>
            </w:tcMar>
          </w:tcPr>
          <w:p w:rsidR="00B614F8" w:rsidRDefault="00CD6E93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" w:type="dxa"/>
            </w:tcMar>
          </w:tcPr>
          <w:p w:rsidR="00B614F8" w:rsidRDefault="00CD6E93">
            <w:pPr>
              <w:spacing w:after="0"/>
              <w:ind w:left="103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B614F8" w:rsidRDefault="00B614F8">
            <w:pPr>
              <w:spacing w:after="0"/>
              <w:ind w:left="103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614F8" w:rsidRDefault="00B614F8">
            <w:pPr>
              <w:spacing w:after="0"/>
              <w:ind w:left="103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614F8" w:rsidRDefault="00B614F8">
            <w:pPr>
              <w:spacing w:after="0"/>
              <w:ind w:left="103"/>
            </w:pPr>
          </w:p>
        </w:tc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" w:type="dxa"/>
            </w:tcMar>
          </w:tcPr>
          <w:p w:rsidR="00B614F8" w:rsidRDefault="00CD6E93">
            <w:pPr>
              <w:spacing w:after="0"/>
              <w:ind w:left="10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" w:type="dxa"/>
            </w:tcMar>
          </w:tcPr>
          <w:p w:rsidR="00B614F8" w:rsidRDefault="00CD6E93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" w:type="dxa"/>
            </w:tcMar>
          </w:tcPr>
          <w:p w:rsidR="00B614F8" w:rsidRDefault="00CD6E93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" w:type="dxa"/>
            </w:tcMar>
          </w:tcPr>
          <w:p w:rsidR="00B614F8" w:rsidRDefault="00CD6E93">
            <w:pPr>
              <w:spacing w:after="0"/>
              <w:ind w:left="103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B614F8" w:rsidRDefault="00B614F8">
            <w:pPr>
              <w:spacing w:after="0"/>
              <w:ind w:left="103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614F8" w:rsidRDefault="00B614F8">
            <w:pPr>
              <w:spacing w:after="0"/>
              <w:ind w:left="103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614F8" w:rsidRDefault="00B614F8">
            <w:pPr>
              <w:spacing w:after="0"/>
              <w:ind w:left="103"/>
            </w:pPr>
          </w:p>
        </w:tc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" w:type="dxa"/>
            </w:tcMar>
          </w:tcPr>
          <w:p w:rsidR="00B614F8" w:rsidRDefault="00CD6E93">
            <w:pPr>
              <w:spacing w:after="0"/>
              <w:ind w:left="10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" w:type="dxa"/>
            </w:tcMar>
          </w:tcPr>
          <w:p w:rsidR="00B614F8" w:rsidRDefault="00CD6E93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" w:type="dxa"/>
            </w:tcMar>
          </w:tcPr>
          <w:p w:rsidR="00B614F8" w:rsidRDefault="00CD6E93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930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Високо образовање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4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Означите које сте студије похађали </w:t>
            </w:r>
          </w:p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□ Основне студије у трајању од најмање 4 године, по прописима до 10. 9. 2005. </w:t>
            </w:r>
          </w:p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□ Студије у трајању до 3 године, по прописима до 10.9.2005. </w:t>
            </w:r>
          </w:p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□ Академске студије     □  Струковне  студије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   □  Струковне и академске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470"/>
        </w:trPr>
        <w:tc>
          <w:tcPr>
            <w:tcW w:w="90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" w:type="dxa"/>
            </w:tcMar>
          </w:tcPr>
          <w:p w:rsidR="00B614F8" w:rsidRDefault="00CD6E93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1159"/>
        </w:trPr>
        <w:tc>
          <w:tcPr>
            <w:tcW w:w="2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" w:type="dxa"/>
            </w:tcMar>
            <w:vAlign w:val="center"/>
          </w:tcPr>
          <w:p w:rsidR="00B614F8" w:rsidRDefault="00CD6E93">
            <w:pPr>
              <w:spacing w:after="0"/>
              <w:ind w:left="4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Назив високошколске установе </w:t>
            </w:r>
          </w:p>
          <w:p w:rsidR="00B614F8" w:rsidRDefault="00CD6E9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(факултета и универзитета) и место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" w:type="dxa"/>
            </w:tcMar>
          </w:tcPr>
          <w:p w:rsidR="00B614F8" w:rsidRDefault="00CD6E93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Обим </w:t>
            </w:r>
          </w:p>
          <w:p w:rsidR="00B614F8" w:rsidRDefault="00CD6E93">
            <w:pPr>
              <w:spacing w:after="0" w:line="228" w:lineRule="auto"/>
              <w:ind w:firstLine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студија (у ЕСПБ или годинама) </w:t>
            </w:r>
          </w:p>
          <w:p w:rsidR="00B614F8" w:rsidRDefault="00CD6E93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" w:type="dxa"/>
            </w:tcMar>
          </w:tcPr>
          <w:p w:rsidR="00B614F8" w:rsidRDefault="00CD6E9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За програме до 2005. навести податак о смеру. 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" w:type="dxa"/>
            </w:tcMar>
            <w:vAlign w:val="center"/>
          </w:tcPr>
          <w:p w:rsidR="00B614F8" w:rsidRDefault="00CD6E93">
            <w:pPr>
              <w:spacing w:after="0"/>
              <w:ind w:firstLine="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Датум стицања дипломе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" w:type="dxa"/>
            </w:tcMar>
          </w:tcPr>
          <w:p w:rsidR="00B614F8" w:rsidRDefault="00CD6E93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B614F8" w:rsidRDefault="00B614F8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614F8" w:rsidRDefault="00B614F8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614F8" w:rsidRDefault="00B614F8">
            <w:pPr>
              <w:spacing w:after="0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" w:type="dxa"/>
            </w:tcMar>
          </w:tcPr>
          <w:p w:rsidR="00B614F8" w:rsidRDefault="00CD6E93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B614F8" w:rsidRDefault="00B614F8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614F8" w:rsidRDefault="00B614F8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614F8" w:rsidRDefault="00B614F8">
            <w:pPr>
              <w:spacing w:after="0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" w:type="dxa"/>
            </w:tcMar>
          </w:tcPr>
          <w:p w:rsidR="00B614F8" w:rsidRDefault="00CD6E93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B614F8" w:rsidRDefault="00B614F8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614F8" w:rsidRDefault="00B614F8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614F8" w:rsidRDefault="00B614F8">
            <w:pPr>
              <w:spacing w:after="0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:rsidR="00B614F8" w:rsidRDefault="00CD6E93">
      <w:pPr>
        <w:spacing w:after="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W w:w="90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55"/>
        <w:gridCol w:w="1140"/>
        <w:gridCol w:w="3340"/>
        <w:gridCol w:w="1937"/>
      </w:tblGrid>
      <w:tr w:rsidR="00B614F8">
        <w:tblPrEx>
          <w:tblCellMar>
            <w:top w:w="0" w:type="dxa"/>
            <w:bottom w:w="0" w:type="dxa"/>
          </w:tblCellMar>
        </w:tblPrEx>
        <w:trPr>
          <w:trHeight w:val="470"/>
        </w:trPr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65" w:type="dxa"/>
            </w:tcMar>
          </w:tcPr>
          <w:p w:rsidR="00B614F8" w:rsidRDefault="00CD6E93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Стручни и други испити који су услов за заснивање радног односа*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B614F8" w:rsidRDefault="00CD6E93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Aко стручни и други испити нису тражени конкурсом, не морате да попуњавате овај део.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65" w:type="dxa"/>
            </w:tcMar>
          </w:tcPr>
          <w:p w:rsidR="00B614F8" w:rsidRDefault="00CD6E93">
            <w:pPr>
              <w:spacing w:after="0"/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Врста испита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(попуњава орган)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65" w:type="dxa"/>
            </w:tcMar>
          </w:tcPr>
          <w:p w:rsidR="00B614F8" w:rsidRDefault="00CD6E93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65" w:type="dxa"/>
            </w:tcMar>
          </w:tcPr>
          <w:p w:rsidR="00B614F8" w:rsidRDefault="00CD6E93">
            <w:pPr>
              <w:spacing w:after="0"/>
              <w:ind w:left="12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Назив институције, седиште </w:t>
            </w:r>
          </w:p>
        </w:tc>
        <w:tc>
          <w:tcPr>
            <w:tcW w:w="19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65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Датум полагања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65" w:type="dxa"/>
            </w:tcMar>
            <w:vAlign w:val="center"/>
          </w:tcPr>
          <w:p w:rsidR="00B614F8" w:rsidRDefault="00CD6E93">
            <w:pPr>
              <w:spacing w:after="0"/>
              <w:ind w:left="11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65" w:type="dxa"/>
            </w:tcMar>
            <w:vAlign w:val="center"/>
          </w:tcPr>
          <w:p w:rsidR="00B614F8" w:rsidRDefault="00CD6E93">
            <w:pPr>
              <w:spacing w:after="0"/>
              <w:ind w:left="21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 НЕ </w:t>
            </w:r>
          </w:p>
        </w:tc>
        <w:tc>
          <w:tcPr>
            <w:tcW w:w="33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65" w:type="dxa"/>
            </w:tcMar>
            <w:vAlign w:val="center"/>
          </w:tcPr>
          <w:p w:rsidR="00B614F8" w:rsidRDefault="00CD6E93">
            <w:pPr>
              <w:spacing w:after="0"/>
              <w:ind w:left="133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9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65" w:type="dxa"/>
            </w:tcMar>
            <w:vAlign w:val="center"/>
          </w:tcPr>
          <w:p w:rsidR="00B614F8" w:rsidRDefault="00CD6E93">
            <w:pPr>
              <w:spacing w:after="0"/>
              <w:ind w:left="69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65" w:type="dxa"/>
            </w:tcMar>
            <w:vAlign w:val="center"/>
          </w:tcPr>
          <w:p w:rsidR="00B614F8" w:rsidRDefault="00CD6E93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65" w:type="dxa"/>
            </w:tcMar>
            <w:vAlign w:val="center"/>
          </w:tcPr>
          <w:p w:rsidR="00B614F8" w:rsidRDefault="00CD6E93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65" w:type="dxa"/>
            </w:tcMar>
            <w:vAlign w:val="center"/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 </w:t>
            </w:r>
          </w:p>
        </w:tc>
        <w:tc>
          <w:tcPr>
            <w:tcW w:w="19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65" w:type="dxa"/>
            </w:tcMar>
          </w:tcPr>
          <w:p w:rsidR="00B614F8" w:rsidRDefault="00B614F8">
            <w:pPr>
              <w:spacing w:after="0"/>
            </w:pP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65" w:type="dxa"/>
            </w:tcMar>
            <w:vAlign w:val="center"/>
          </w:tcPr>
          <w:p w:rsidR="00B614F8" w:rsidRDefault="00CD6E93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65" w:type="dxa"/>
            </w:tcMar>
            <w:vAlign w:val="center"/>
          </w:tcPr>
          <w:p w:rsidR="00B614F8" w:rsidRDefault="00CD6E93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65" w:type="dxa"/>
            </w:tcMar>
            <w:vAlign w:val="center"/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 </w:t>
            </w:r>
          </w:p>
        </w:tc>
        <w:tc>
          <w:tcPr>
            <w:tcW w:w="19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65" w:type="dxa"/>
            </w:tcMar>
          </w:tcPr>
          <w:p w:rsidR="00B614F8" w:rsidRDefault="00B614F8">
            <w:pPr>
              <w:spacing w:after="0"/>
            </w:pPr>
          </w:p>
        </w:tc>
      </w:tr>
    </w:tbl>
    <w:p w:rsidR="00B614F8" w:rsidRDefault="00CD6E93">
      <w:pPr>
        <w:spacing w:after="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W w:w="90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93"/>
        <w:gridCol w:w="1237"/>
        <w:gridCol w:w="1390"/>
        <w:gridCol w:w="1390"/>
        <w:gridCol w:w="1537"/>
        <w:gridCol w:w="1625"/>
      </w:tblGrid>
      <w:tr w:rsidR="00B614F8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Рад на рачунару*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469"/>
        </w:trPr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Програм </w:t>
            </w:r>
          </w:p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  <w:vAlign w:val="center"/>
          </w:tcPr>
          <w:p w:rsidR="00B614F8" w:rsidRDefault="00CD6E93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  <w:vAlign w:val="center"/>
          </w:tcPr>
          <w:p w:rsidR="00B614F8" w:rsidRDefault="00CD6E93">
            <w:pPr>
              <w:spacing w:after="0"/>
              <w:ind w:left="4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 ли поседујете сертификат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</w:tcPr>
          <w:p w:rsidR="00B614F8" w:rsidRDefault="00CD6E9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Који, ко га је издао?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</w:tcPr>
          <w:p w:rsidR="00B614F8" w:rsidRDefault="00CD6E9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Датум стицања сертификата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930"/>
        </w:trPr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</w:tcPr>
          <w:p w:rsidR="00B614F8" w:rsidRDefault="00CD6E93">
            <w:pPr>
              <w:spacing w:after="0" w:line="228" w:lineRule="auto"/>
              <w:ind w:right="4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Word Интернет </w:t>
            </w:r>
          </w:p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електронска пошта Excel 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  <w:vAlign w:val="center"/>
          </w:tcPr>
          <w:p w:rsidR="00B614F8" w:rsidRDefault="00CD6E93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 НЕ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  <w:vAlign w:val="center"/>
          </w:tcPr>
          <w:p w:rsidR="00B614F8" w:rsidRDefault="00CD6E93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  <w:vAlign w:val="center"/>
          </w:tcPr>
          <w:p w:rsidR="00B614F8" w:rsidRDefault="00CD6E93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  <w:vAlign w:val="center"/>
          </w:tcPr>
          <w:p w:rsidR="00B614F8" w:rsidRDefault="00CD6E93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  <w:vAlign w:val="center"/>
          </w:tcPr>
          <w:p w:rsidR="00B614F8" w:rsidRDefault="00CD6E9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  <w:vAlign w:val="center"/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(попуњава орган)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  <w:vAlign w:val="center"/>
          </w:tcPr>
          <w:p w:rsidR="00B614F8" w:rsidRDefault="00CD6E93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 НЕ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  <w:vAlign w:val="center"/>
          </w:tcPr>
          <w:p w:rsidR="00B614F8" w:rsidRDefault="00CD6E9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  <w:vAlign w:val="center"/>
          </w:tcPr>
          <w:p w:rsidR="00B614F8" w:rsidRDefault="00CD6E9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  <w:vAlign w:val="center"/>
          </w:tcPr>
          <w:p w:rsidR="00B614F8" w:rsidRDefault="00CD6E93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  <w:vAlign w:val="center"/>
          </w:tcPr>
          <w:p w:rsidR="00B614F8" w:rsidRDefault="00CD6E9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  <w:vAlign w:val="center"/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(попуњава орган)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  <w:vAlign w:val="center"/>
          </w:tcPr>
          <w:p w:rsidR="00B614F8" w:rsidRDefault="00CD6E93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 НЕ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  <w:vAlign w:val="center"/>
          </w:tcPr>
          <w:p w:rsidR="00B614F8" w:rsidRDefault="00CD6E9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  <w:vAlign w:val="center"/>
          </w:tcPr>
          <w:p w:rsidR="00B614F8" w:rsidRDefault="00CD6E9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  <w:vAlign w:val="center"/>
          </w:tcPr>
          <w:p w:rsidR="00B614F8" w:rsidRDefault="00CD6E93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  <w:vAlign w:val="center"/>
          </w:tcPr>
          <w:p w:rsidR="00B614F8" w:rsidRDefault="00CD6E9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470"/>
        </w:trPr>
        <w:tc>
          <w:tcPr>
            <w:tcW w:w="90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Желим да будем ослобођен тестирања компетенције Дигитална писменост и </w:t>
            </w:r>
          </w:p>
          <w:p w:rsidR="00B614F8" w:rsidRDefault="00CD6E93">
            <w:pPr>
              <w:spacing w:after="0"/>
              <w:ind w:firstLine="752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НЕ прилажем одговарајући сертификат, потврду или други тражени доказ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1160"/>
        </w:trPr>
        <w:tc>
          <w:tcPr>
            <w:tcW w:w="90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</w:tcPr>
          <w:p w:rsidR="00B614F8" w:rsidRDefault="00CD6E93">
            <w:pPr>
              <w:spacing w:after="0"/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Напомена: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</w:t>
            </w:r>
            <w:r>
              <w:rPr>
                <w:rFonts w:ascii="Times New Roman" w:eastAsia="Times New Roman" w:hAnsi="Times New Roman" w:cs="Times New Roman"/>
                <w:sz w:val="20"/>
              </w:rPr>
              <w:t>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Комисија ће на основу приложеног доказа донети одлуку да ли може или не може да при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хвати доказ који сте приложили уместо тестовне провере. </w:t>
            </w:r>
          </w:p>
        </w:tc>
      </w:tr>
    </w:tbl>
    <w:p w:rsidR="00B614F8" w:rsidRDefault="00CD6E93">
      <w:pPr>
        <w:spacing w:after="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W w:w="90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5"/>
        <w:gridCol w:w="703"/>
        <w:gridCol w:w="709"/>
        <w:gridCol w:w="2334"/>
        <w:gridCol w:w="2487"/>
        <w:gridCol w:w="1734"/>
      </w:tblGrid>
      <w:tr w:rsidR="00B614F8">
        <w:tblPrEx>
          <w:tblCellMar>
            <w:top w:w="0" w:type="dxa"/>
            <w:bottom w:w="0" w:type="dxa"/>
          </w:tblCellMar>
        </w:tblPrEx>
        <w:trPr>
          <w:trHeight w:val="470"/>
        </w:trPr>
        <w:tc>
          <w:tcPr>
            <w:tcW w:w="73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Знање страних језика који су тражени конкурсом*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Ако страни језик није тражен конкурсом, не морате да попуњавате овај део.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</w:tcPr>
          <w:p w:rsidR="00B614F8" w:rsidRDefault="00B614F8">
            <w:pPr>
              <w:spacing w:after="0"/>
            </w:pP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824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Језик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(попуњава орган)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 ли поседујете сертификат 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  <w:vAlign w:val="center"/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Институција која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је издала сертификат 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  <w:vAlign w:val="center"/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Ниво </w:t>
            </w:r>
          </w:p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А1, А2, Б1, Б2, Ц1, Ц2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  <w:vAlign w:val="center"/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Датум полагања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  <w:vAlign w:val="center"/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  <w:vAlign w:val="center"/>
          </w:tcPr>
          <w:p w:rsidR="00B614F8" w:rsidRDefault="00CD6E93">
            <w:pPr>
              <w:spacing w:after="0"/>
              <w:ind w:left="10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  <w:vAlign w:val="center"/>
          </w:tcPr>
          <w:p w:rsidR="00B614F8" w:rsidRDefault="00CD6E93">
            <w:pPr>
              <w:spacing w:after="0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 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  <w:vAlign w:val="center"/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  <w:vAlign w:val="center"/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  <w:vAlign w:val="center"/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  <w:vAlign w:val="center"/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  <w:vAlign w:val="center"/>
          </w:tcPr>
          <w:p w:rsidR="00B614F8" w:rsidRDefault="00CD6E93">
            <w:pPr>
              <w:spacing w:after="0"/>
              <w:ind w:left="10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  <w:vAlign w:val="center"/>
          </w:tcPr>
          <w:p w:rsidR="00B614F8" w:rsidRDefault="00CD6E93">
            <w:pPr>
              <w:spacing w:after="0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 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  <w:vAlign w:val="center"/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  <w:vAlign w:val="center"/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  <w:vAlign w:val="center"/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  <w:vAlign w:val="center"/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  <w:vAlign w:val="center"/>
          </w:tcPr>
          <w:p w:rsidR="00B614F8" w:rsidRDefault="00CD6E93">
            <w:pPr>
              <w:spacing w:after="0"/>
              <w:ind w:left="10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  <w:vAlign w:val="center"/>
          </w:tcPr>
          <w:p w:rsidR="00B614F8" w:rsidRDefault="00CD6E93">
            <w:pPr>
              <w:spacing w:after="0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 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  <w:vAlign w:val="center"/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  <w:vAlign w:val="center"/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  <w:vAlign w:val="center"/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470"/>
        </w:trPr>
        <w:tc>
          <w:tcPr>
            <w:tcW w:w="90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Желим да будем ослобођен тестирања знања страног језика и прилажем </w:t>
            </w:r>
          </w:p>
          <w:p w:rsidR="00B614F8" w:rsidRDefault="00CD6E93">
            <w:pPr>
              <w:spacing w:after="0"/>
              <w:ind w:firstLine="752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НЕ сертификат, потврду или други тражени доказ 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1160"/>
        </w:trPr>
        <w:tc>
          <w:tcPr>
            <w:tcW w:w="90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58" w:type="dxa"/>
            </w:tcMar>
          </w:tcPr>
          <w:p w:rsidR="00B614F8" w:rsidRDefault="00CD6E93">
            <w:pPr>
              <w:spacing w:after="1" w:line="228" w:lineRule="auto"/>
              <w:ind w:right="4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Напомена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: Ако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  </w:t>
            </w:r>
          </w:p>
          <w:p w:rsidR="00B614F8" w:rsidRDefault="00CD6E93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Комисија ће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B614F8" w:rsidRDefault="00CD6E93">
      <w:pPr>
        <w:spacing w:after="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W w:w="90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09"/>
        <w:gridCol w:w="3545"/>
        <w:gridCol w:w="2018"/>
      </w:tblGrid>
      <w:tr w:rsidR="00B614F8">
        <w:tblPrEx>
          <w:tblCellMar>
            <w:top w:w="0" w:type="dxa"/>
            <w:bottom w:w="0" w:type="dxa"/>
          </w:tblCellMar>
        </w:tblPrEx>
        <w:trPr>
          <w:trHeight w:val="47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2" w:type="dxa"/>
              <w:bottom w:w="0" w:type="dxa"/>
              <w:right w:w="58" w:type="dxa"/>
            </w:tcMar>
          </w:tcPr>
          <w:p w:rsidR="00B614F8" w:rsidRDefault="00CD6E93">
            <w:pPr>
              <w:spacing w:after="0"/>
              <w:ind w:left="1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(обуке, курсеви у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релевантним стручним и/или професионалним областима)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2" w:type="dxa"/>
              <w:bottom w:w="0" w:type="dxa"/>
              <w:right w:w="58" w:type="dxa"/>
            </w:tcMar>
          </w:tcPr>
          <w:p w:rsidR="00B614F8" w:rsidRDefault="00CD6E93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2" w:type="dxa"/>
              <w:bottom w:w="0" w:type="dxa"/>
              <w:right w:w="58" w:type="dxa"/>
            </w:tcMar>
          </w:tcPr>
          <w:p w:rsidR="00B614F8" w:rsidRDefault="00CD6E93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Назив институције, седиште 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2" w:type="dxa"/>
              <w:bottom w:w="0" w:type="dxa"/>
              <w:right w:w="58" w:type="dxa"/>
            </w:tcMar>
          </w:tcPr>
          <w:p w:rsidR="00B614F8" w:rsidRDefault="00CD6E93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Година похађања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2" w:type="dxa"/>
              <w:bottom w:w="0" w:type="dxa"/>
              <w:right w:w="58" w:type="dxa"/>
            </w:tcMar>
          </w:tcPr>
          <w:p w:rsidR="00B614F8" w:rsidRDefault="00CD6E93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2" w:type="dxa"/>
              <w:bottom w:w="0" w:type="dxa"/>
              <w:right w:w="58" w:type="dxa"/>
            </w:tcMar>
          </w:tcPr>
          <w:p w:rsidR="00B614F8" w:rsidRDefault="00CD6E93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2" w:type="dxa"/>
              <w:bottom w:w="0" w:type="dxa"/>
              <w:right w:w="58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2" w:type="dxa"/>
              <w:bottom w:w="0" w:type="dxa"/>
              <w:right w:w="58" w:type="dxa"/>
            </w:tcMar>
          </w:tcPr>
          <w:p w:rsidR="00B614F8" w:rsidRDefault="00CD6E93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2" w:type="dxa"/>
              <w:bottom w:w="0" w:type="dxa"/>
              <w:right w:w="58" w:type="dxa"/>
            </w:tcMar>
          </w:tcPr>
          <w:p w:rsidR="00B614F8" w:rsidRDefault="00CD6E93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2" w:type="dxa"/>
              <w:bottom w:w="0" w:type="dxa"/>
              <w:right w:w="58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2" w:type="dxa"/>
              <w:bottom w:w="0" w:type="dxa"/>
              <w:right w:w="58" w:type="dxa"/>
            </w:tcMar>
          </w:tcPr>
          <w:p w:rsidR="00B614F8" w:rsidRDefault="00CD6E93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2" w:type="dxa"/>
              <w:bottom w:w="0" w:type="dxa"/>
              <w:right w:w="58" w:type="dxa"/>
            </w:tcMar>
          </w:tcPr>
          <w:p w:rsidR="00B614F8" w:rsidRDefault="00CD6E93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2" w:type="dxa"/>
              <w:bottom w:w="0" w:type="dxa"/>
              <w:right w:w="58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:rsidR="00B614F8" w:rsidRDefault="00CD6E93">
      <w:pPr>
        <w:spacing w:after="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W w:w="90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20"/>
        <w:gridCol w:w="274"/>
        <w:gridCol w:w="1190"/>
        <w:gridCol w:w="1069"/>
        <w:gridCol w:w="1717"/>
        <w:gridCol w:w="1510"/>
        <w:gridCol w:w="1692"/>
      </w:tblGrid>
      <w:tr w:rsidR="00B614F8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63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Радно искуство*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63" w:type="dxa"/>
            </w:tcMar>
          </w:tcPr>
          <w:p w:rsidR="00B614F8" w:rsidRDefault="00CD6E93">
            <w:pPr>
              <w:tabs>
                <w:tab w:val="center" w:pos="7476"/>
                <w:tab w:val="center" w:pos="8435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 ли сте запослени?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ДА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НЕ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63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Садашње или последње запослење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2080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63" w:type="dxa"/>
            </w:tcMar>
            <w:vAlign w:val="center"/>
          </w:tcPr>
          <w:p w:rsidR="00B614F8" w:rsidRDefault="00CD6E9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Организација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(послодавац) 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63" w:type="dxa"/>
            </w:tcMar>
          </w:tcPr>
          <w:p w:rsidR="00B614F8" w:rsidRDefault="00CD6E93">
            <w:pPr>
              <w:spacing w:after="1" w:line="228" w:lineRule="auto"/>
              <w:ind w:left="10" w:hanging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Врста радног односа (на одређено, </w:t>
            </w:r>
          </w:p>
          <w:p w:rsidR="00B614F8" w:rsidRDefault="00CD6E93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неодређено </w:t>
            </w:r>
          </w:p>
          <w:p w:rsidR="00B614F8" w:rsidRDefault="00CD6E93">
            <w:pPr>
              <w:spacing w:after="0" w:line="228" w:lineRule="auto"/>
              <w:ind w:left="15" w:right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време) или рад ван </w:t>
            </w:r>
          </w:p>
          <w:p w:rsidR="00B614F8" w:rsidRDefault="00CD6E93">
            <w:pPr>
              <w:spacing w:after="0"/>
              <w:ind w:left="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радног односа </w:t>
            </w:r>
          </w:p>
          <w:p w:rsidR="00B614F8" w:rsidRDefault="00CD6E9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(врста уговора)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63" w:type="dxa"/>
            </w:tcMar>
            <w:vAlign w:val="center"/>
          </w:tcPr>
          <w:p w:rsidR="00B614F8" w:rsidRDefault="00CD6E9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Од када – до када 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63" w:type="dxa"/>
            </w:tcMar>
            <w:vAlign w:val="center"/>
          </w:tcPr>
          <w:p w:rsidR="00B614F8" w:rsidRDefault="00CD6E9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Назив посла (радно место) 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63" w:type="dxa"/>
            </w:tcMar>
            <w:vAlign w:val="center"/>
          </w:tcPr>
          <w:p w:rsidR="00B614F8" w:rsidRDefault="00CD6E9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Кратак опис посла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63" w:type="dxa"/>
            </w:tcMar>
            <w:vAlign w:val="center"/>
          </w:tcPr>
          <w:p w:rsidR="00B614F8" w:rsidRDefault="00CD6E93">
            <w:pPr>
              <w:spacing w:after="0" w:line="22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Врста и степен стручне спреме, односно врста и  степен </w:t>
            </w:r>
          </w:p>
          <w:p w:rsidR="00B614F8" w:rsidRDefault="00CD6E93">
            <w:pPr>
              <w:spacing w:after="0" w:line="22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образовања које се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захтевало за </w:t>
            </w:r>
          </w:p>
          <w:p w:rsidR="00B614F8" w:rsidRDefault="00CD6E9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послове које сте обављали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470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63" w:type="dxa"/>
            </w:tcMar>
          </w:tcPr>
          <w:p w:rsidR="00B614F8" w:rsidRDefault="00CD6E93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B614F8" w:rsidRDefault="00B614F8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614F8" w:rsidRDefault="00B614F8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614F8" w:rsidRDefault="00B614F8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614F8" w:rsidRDefault="00B614F8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614F8" w:rsidRDefault="00B614F8">
            <w:pPr>
              <w:spacing w:after="0"/>
            </w:pP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63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63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63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63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63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Претходна запослења (молимо вас, наведите почев од најскоријег уназад)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1116"/>
        </w:trPr>
        <w:tc>
          <w:tcPr>
            <w:tcW w:w="1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63" w:type="dxa"/>
            </w:tcMar>
            <w:vAlign w:val="center"/>
          </w:tcPr>
          <w:p w:rsidR="00B614F8" w:rsidRDefault="00CD6E93">
            <w:pPr>
              <w:spacing w:after="0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Организација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63" w:type="dxa"/>
            </w:tcMar>
          </w:tcPr>
          <w:p w:rsidR="00B614F8" w:rsidRDefault="00CD6E93">
            <w:pPr>
              <w:spacing w:after="0"/>
              <w:ind w:firstLine="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Врста радног односа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63" w:type="dxa"/>
            </w:tcMar>
            <w:vAlign w:val="center"/>
          </w:tcPr>
          <w:p w:rsidR="00B614F8" w:rsidRDefault="00CD6E9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Од када – до када 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63" w:type="dxa"/>
            </w:tcMar>
            <w:vAlign w:val="center"/>
          </w:tcPr>
          <w:p w:rsidR="00B614F8" w:rsidRDefault="00CD6E9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Назив посла (радно место) </w:t>
            </w:r>
          </w:p>
        </w:tc>
        <w:tc>
          <w:tcPr>
            <w:tcW w:w="3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63" w:type="dxa"/>
            </w:tcMar>
            <w:vAlign w:val="center"/>
          </w:tcPr>
          <w:p w:rsidR="00B614F8" w:rsidRDefault="00CD6E93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Кратак опис посла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63" w:type="dxa"/>
            </w:tcMar>
          </w:tcPr>
          <w:p w:rsidR="00B614F8" w:rsidRDefault="00CD6E93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B614F8" w:rsidRDefault="00B614F8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614F8" w:rsidRDefault="00B614F8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614F8" w:rsidRDefault="00B614F8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614F8" w:rsidRDefault="00B614F8">
            <w:pPr>
              <w:spacing w:after="0"/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63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63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63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63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63" w:type="dxa"/>
            </w:tcMar>
          </w:tcPr>
          <w:p w:rsidR="00B614F8" w:rsidRDefault="00CD6E93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B614F8" w:rsidRDefault="00B614F8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614F8" w:rsidRDefault="00B614F8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614F8" w:rsidRDefault="00B614F8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614F8" w:rsidRDefault="00B614F8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614F8" w:rsidRDefault="00B614F8">
            <w:pPr>
              <w:spacing w:after="0"/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63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63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63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63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63" w:type="dxa"/>
            </w:tcMar>
          </w:tcPr>
          <w:p w:rsidR="00B614F8" w:rsidRDefault="00B614F8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614F8" w:rsidRDefault="00B614F8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614F8" w:rsidRDefault="00B614F8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614F8" w:rsidRDefault="00B614F8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63" w:type="dxa"/>
            </w:tcMar>
          </w:tcPr>
          <w:p w:rsidR="00B614F8" w:rsidRDefault="00B614F8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63" w:type="dxa"/>
            </w:tcMar>
          </w:tcPr>
          <w:p w:rsidR="00B614F8" w:rsidRDefault="00B614F8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63" w:type="dxa"/>
            </w:tcMar>
          </w:tcPr>
          <w:p w:rsidR="00B614F8" w:rsidRDefault="00B614F8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63" w:type="dxa"/>
            </w:tcMar>
          </w:tcPr>
          <w:p w:rsidR="00B614F8" w:rsidRDefault="00B614F8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63" w:type="dxa"/>
            </w:tcMar>
          </w:tcPr>
          <w:p w:rsidR="00B614F8" w:rsidRDefault="00B614F8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614F8" w:rsidRDefault="00B614F8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614F8" w:rsidRDefault="00B614F8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614F8" w:rsidRDefault="00B614F8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614F8" w:rsidRDefault="00B614F8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63" w:type="dxa"/>
            </w:tcMar>
          </w:tcPr>
          <w:p w:rsidR="00B614F8" w:rsidRDefault="00B614F8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63" w:type="dxa"/>
            </w:tcMar>
          </w:tcPr>
          <w:p w:rsidR="00B614F8" w:rsidRDefault="00B614F8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63" w:type="dxa"/>
            </w:tcMar>
          </w:tcPr>
          <w:p w:rsidR="00B614F8" w:rsidRDefault="00B614F8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63" w:type="dxa"/>
            </w:tcMar>
          </w:tcPr>
          <w:p w:rsidR="00B614F8" w:rsidRDefault="00B614F8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63" w:type="dxa"/>
            </w:tcMar>
          </w:tcPr>
          <w:p w:rsidR="00B614F8" w:rsidRDefault="00B614F8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614F8" w:rsidRDefault="00B614F8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614F8" w:rsidRDefault="00B614F8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614F8" w:rsidRDefault="00B614F8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614F8" w:rsidRDefault="00B614F8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63" w:type="dxa"/>
            </w:tcMar>
          </w:tcPr>
          <w:p w:rsidR="00B614F8" w:rsidRDefault="00B614F8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63" w:type="dxa"/>
            </w:tcMar>
          </w:tcPr>
          <w:p w:rsidR="00B614F8" w:rsidRDefault="00B614F8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63" w:type="dxa"/>
            </w:tcMar>
          </w:tcPr>
          <w:p w:rsidR="00B614F8" w:rsidRDefault="00B614F8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63" w:type="dxa"/>
            </w:tcMar>
          </w:tcPr>
          <w:p w:rsidR="00B614F8" w:rsidRDefault="00B614F8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B614F8" w:rsidRDefault="00CD6E93">
      <w:pPr>
        <w:spacing w:after="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W w:w="90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72"/>
      </w:tblGrid>
      <w:tr w:rsidR="00B614F8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115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>Посебни услови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469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115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361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115" w:type="dxa"/>
            </w:tcMar>
          </w:tcPr>
          <w:p w:rsidR="00B614F8" w:rsidRDefault="00CD6E93">
            <w:pPr>
              <w:tabs>
                <w:tab w:val="center" w:pos="1392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ДА, наведите који: </w:t>
            </w:r>
          </w:p>
        </w:tc>
      </w:tr>
    </w:tbl>
    <w:p w:rsidR="00B614F8" w:rsidRDefault="00CD6E93">
      <w:pPr>
        <w:spacing w:after="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W w:w="90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72"/>
      </w:tblGrid>
      <w:tr w:rsidR="00B614F8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115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Добровољна изјава о припадности националној мањини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701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115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ведете да ли припадате некој националној мањини и којој?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115" w:type="dxa"/>
            </w:tcMar>
          </w:tcPr>
          <w:p w:rsidR="00B614F8" w:rsidRDefault="00CD6E93">
            <w:pPr>
              <w:tabs>
                <w:tab w:val="center" w:pos="2803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614F8" w:rsidRDefault="00CD6E93">
      <w:pPr>
        <w:spacing w:after="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B614F8" w:rsidRDefault="00CD6E93">
      <w:pPr>
        <w:spacing w:after="0"/>
      </w:pPr>
      <w:r>
        <w:rPr>
          <w:rFonts w:ascii="Times New Roman" w:eastAsia="Times New Roman" w:hAnsi="Times New Roman" w:cs="Times New Roman"/>
          <w:sz w:val="2"/>
        </w:rPr>
        <w:t xml:space="preserve"> </w:t>
      </w:r>
    </w:p>
    <w:tbl>
      <w:tblPr>
        <w:tblW w:w="901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22"/>
        <w:gridCol w:w="1780"/>
        <w:gridCol w:w="1820"/>
        <w:gridCol w:w="1826"/>
        <w:gridCol w:w="1768"/>
      </w:tblGrid>
      <w:tr w:rsidR="00B614F8">
        <w:tblPrEx>
          <w:tblCellMar>
            <w:top w:w="0" w:type="dxa"/>
            <w:bottom w:w="0" w:type="dxa"/>
          </w:tblCellMar>
        </w:tblPrEx>
        <w:trPr>
          <w:trHeight w:val="470"/>
        </w:trPr>
        <w:tc>
          <w:tcPr>
            <w:tcW w:w="72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9" w:type="dxa"/>
              <w:left w:w="102" w:type="dxa"/>
              <w:bottom w:w="0" w:type="dxa"/>
              <w:right w:w="61" w:type="dxa"/>
            </w:tcMar>
          </w:tcPr>
          <w:p w:rsidR="00B614F8" w:rsidRDefault="00CD6E93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Како сте сазнали за овај конкурс?*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B614F8" w:rsidRDefault="00CD6E93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>Молимо вас да нам због евалуације наведете како сте сазнали за конкурс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2" w:type="dxa"/>
              <w:bottom w:w="0" w:type="dxa"/>
              <w:right w:w="61" w:type="dxa"/>
            </w:tcMar>
          </w:tcPr>
          <w:p w:rsidR="00B614F8" w:rsidRDefault="00B614F8">
            <w:pPr>
              <w:spacing w:after="0"/>
            </w:pP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2" w:type="dxa"/>
              <w:bottom w:w="0" w:type="dxa"/>
              <w:right w:w="61" w:type="dxa"/>
            </w:tcMar>
          </w:tcPr>
          <w:p w:rsidR="00B614F8" w:rsidRDefault="00CD6E93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Интернет презентација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2" w:type="dxa"/>
              <w:bottom w:w="0" w:type="dxa"/>
              <w:right w:w="61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Штампа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2" w:type="dxa"/>
              <w:bottom w:w="0" w:type="dxa"/>
              <w:right w:w="61" w:type="dxa"/>
            </w:tcMar>
          </w:tcPr>
          <w:p w:rsidR="00B614F8" w:rsidRDefault="00CD6E93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Преко пријатеља и познаника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2" w:type="dxa"/>
              <w:bottom w:w="0" w:type="dxa"/>
              <w:right w:w="61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Национална служба за запошљавање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2" w:type="dxa"/>
              <w:bottom w:w="0" w:type="dxa"/>
              <w:right w:w="61" w:type="dxa"/>
            </w:tcMar>
          </w:tcPr>
          <w:p w:rsidR="00B614F8" w:rsidRDefault="00CD6E93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Уживо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2" w:type="dxa"/>
              <w:bottom w:w="0" w:type="dxa"/>
              <w:right w:w="61" w:type="dxa"/>
            </w:tcMar>
          </w:tcPr>
          <w:p w:rsidR="00B614F8" w:rsidRDefault="00CD6E93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□  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2" w:type="dxa"/>
              <w:bottom w:w="0" w:type="dxa"/>
              <w:right w:w="61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□ 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2" w:type="dxa"/>
              <w:bottom w:w="0" w:type="dxa"/>
              <w:right w:w="61" w:type="dxa"/>
            </w:tcMar>
          </w:tcPr>
          <w:p w:rsidR="00B614F8" w:rsidRDefault="00CD6E93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□ 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2" w:type="dxa"/>
              <w:bottom w:w="0" w:type="dxa"/>
              <w:right w:w="61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□  Интернет презентација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2" w:type="dxa"/>
              <w:bottom w:w="0" w:type="dxa"/>
              <w:right w:w="61" w:type="dxa"/>
            </w:tcMar>
          </w:tcPr>
          <w:p w:rsidR="00B614F8" w:rsidRDefault="00CD6E93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□  Сајам запошљавања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2" w:type="dxa"/>
              <w:bottom w:w="0" w:type="dxa"/>
              <w:right w:w="61" w:type="dxa"/>
            </w:tcMar>
          </w:tcPr>
          <w:p w:rsidR="00B614F8" w:rsidRDefault="00CD6E93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□ 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2" w:type="dxa"/>
              <w:bottom w:w="0" w:type="dxa"/>
              <w:right w:w="61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□ 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2" w:type="dxa"/>
              <w:bottom w:w="0" w:type="dxa"/>
              <w:right w:w="61" w:type="dxa"/>
            </w:tcMar>
          </w:tcPr>
          <w:p w:rsidR="00B614F8" w:rsidRDefault="00CD6E93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□ 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2" w:type="dxa"/>
              <w:bottom w:w="0" w:type="dxa"/>
              <w:right w:w="61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□  Лист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Послови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2" w:type="dxa"/>
              <w:bottom w:w="0" w:type="dxa"/>
              <w:right w:w="61" w:type="dxa"/>
            </w:tcMar>
          </w:tcPr>
          <w:p w:rsidR="00B614F8" w:rsidRDefault="00CD6E93">
            <w:pPr>
              <w:spacing w:after="0"/>
              <w:ind w:left="1" w:right="7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□  Кадровска јединица органа – претходни конкурс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2" w:type="dxa"/>
              <w:bottom w:w="0" w:type="dxa"/>
              <w:right w:w="61" w:type="dxa"/>
            </w:tcMar>
          </w:tcPr>
          <w:p w:rsidR="00B614F8" w:rsidRDefault="00CD6E93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□ 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2" w:type="dxa"/>
              <w:bottom w:w="0" w:type="dxa"/>
              <w:right w:w="61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2" w:type="dxa"/>
              <w:bottom w:w="0" w:type="dxa"/>
              <w:right w:w="61" w:type="dxa"/>
            </w:tcMar>
          </w:tcPr>
          <w:p w:rsidR="00B614F8" w:rsidRDefault="00CD6E93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□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2" w:type="dxa"/>
              <w:bottom w:w="0" w:type="dxa"/>
              <w:right w:w="61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□ Позив саветника из НСЗ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2" w:type="dxa"/>
              <w:bottom w:w="0" w:type="dxa"/>
              <w:right w:w="61" w:type="dxa"/>
            </w:tcMar>
          </w:tcPr>
          <w:p w:rsidR="00B614F8" w:rsidRDefault="00CD6E93">
            <w:pPr>
              <w:spacing w:after="0"/>
              <w:ind w:left="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□  Презентација на факултету  </w:t>
            </w:r>
          </w:p>
        </w:tc>
      </w:tr>
    </w:tbl>
    <w:p w:rsidR="00B614F8" w:rsidRDefault="00CD6E93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W w:w="90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24"/>
        <w:gridCol w:w="852"/>
        <w:gridCol w:w="596"/>
      </w:tblGrid>
      <w:tr w:rsidR="00B614F8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6" w:type="dxa"/>
            </w:tcMar>
          </w:tcPr>
          <w:p w:rsidR="00B614F8" w:rsidRDefault="00CD6E93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Изјава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6" w:type="dxa"/>
            </w:tcMar>
          </w:tcPr>
          <w:p w:rsidR="00B614F8" w:rsidRDefault="00B614F8">
            <w:pPr>
              <w:spacing w:after="0"/>
            </w:pPr>
          </w:p>
        </w:tc>
        <w:tc>
          <w:tcPr>
            <w:tcW w:w="5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6" w:type="dxa"/>
            </w:tcMar>
          </w:tcPr>
          <w:p w:rsidR="00B614F8" w:rsidRDefault="00B614F8">
            <w:pPr>
              <w:spacing w:after="0"/>
            </w:pP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6" w:type="dxa"/>
            </w:tcMar>
          </w:tcPr>
          <w:p w:rsidR="00B614F8" w:rsidRDefault="00CD6E93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Потврђујем да нисам осуђиван на казну затвора од најмање шест месеци </w:t>
            </w: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6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 </w:t>
            </w:r>
          </w:p>
        </w:tc>
        <w:tc>
          <w:tcPr>
            <w:tcW w:w="5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6" w:type="dxa"/>
            </w:tcMar>
          </w:tcPr>
          <w:p w:rsidR="00B614F8" w:rsidRDefault="00CD6E93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470"/>
        </w:trPr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6" w:type="dxa"/>
            </w:tcMar>
          </w:tcPr>
          <w:p w:rsidR="00B614F8" w:rsidRDefault="00CD6E93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Потврђујем да ми у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прошлости није престајао радни однос у државном органу због теже повреде дужности из радног односа </w:t>
            </w: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6" w:type="dxa"/>
            </w:tcMar>
            <w:vAlign w:val="center"/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 </w:t>
            </w:r>
          </w:p>
        </w:tc>
        <w:tc>
          <w:tcPr>
            <w:tcW w:w="5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6" w:type="dxa"/>
            </w:tcMar>
            <w:vAlign w:val="center"/>
          </w:tcPr>
          <w:p w:rsidR="00B614F8" w:rsidRDefault="00CD6E93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6" w:type="dxa"/>
            </w:tcMar>
          </w:tcPr>
          <w:p w:rsidR="00B614F8" w:rsidRDefault="00CD6E93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Потврђујем да су сви наведени подаци тачни и потпуни </w:t>
            </w: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6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 </w:t>
            </w:r>
          </w:p>
        </w:tc>
        <w:tc>
          <w:tcPr>
            <w:tcW w:w="5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6" w:type="dxa"/>
            </w:tcMar>
          </w:tcPr>
          <w:p w:rsidR="00B614F8" w:rsidRDefault="00CD6E93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469"/>
        </w:trPr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6" w:type="dxa"/>
            </w:tcMar>
          </w:tcPr>
          <w:p w:rsidR="00B614F8" w:rsidRDefault="00CD6E93">
            <w:pPr>
              <w:spacing w:after="0"/>
              <w:ind w:left="10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Уколико будем позван, поднећу доказе о испуњавању захтева. Јасно ми је да уколико то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не учиним губим статус кандидата на овом конкурсу </w:t>
            </w: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6" w:type="dxa"/>
            </w:tcMar>
            <w:vAlign w:val="center"/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 </w:t>
            </w:r>
          </w:p>
        </w:tc>
        <w:tc>
          <w:tcPr>
            <w:tcW w:w="5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6" w:type="dxa"/>
            </w:tcMar>
            <w:vAlign w:val="center"/>
          </w:tcPr>
          <w:p w:rsidR="00B614F8" w:rsidRDefault="00CD6E93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700"/>
        </w:trPr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6" w:type="dxa"/>
            </w:tcMar>
          </w:tcPr>
          <w:p w:rsidR="00B614F8" w:rsidRDefault="00CD6E93">
            <w:pPr>
              <w:spacing w:after="0"/>
              <w:ind w:left="103" w:right="13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Јасно ми је да ћу, уколико накнадно буде откривено да неки од наведених података није тачан и потпун или наводи на погрешно мишљење, изгубити статус кандидата на овом конкурсу </w:t>
            </w: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6" w:type="dxa"/>
            </w:tcMar>
            <w:vAlign w:val="center"/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 </w:t>
            </w:r>
          </w:p>
        </w:tc>
        <w:tc>
          <w:tcPr>
            <w:tcW w:w="5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6" w:type="dxa"/>
            </w:tcMar>
            <w:vAlign w:val="center"/>
          </w:tcPr>
          <w:p w:rsidR="00B614F8" w:rsidRDefault="00CD6E93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2540"/>
        </w:trPr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6" w:type="dxa"/>
            </w:tcMar>
          </w:tcPr>
          <w:p w:rsidR="00B614F8" w:rsidRDefault="00CD6E93">
            <w:pPr>
              <w:spacing w:after="42" w:line="228" w:lineRule="auto"/>
              <w:ind w:left="103" w:right="1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Закружите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а рад на радном месту): </w:t>
            </w:r>
          </w:p>
          <w:p w:rsidR="00B614F8" w:rsidRDefault="00CD6E93">
            <w:pPr>
              <w:numPr>
                <w:ilvl w:val="0"/>
                <w:numId w:val="1"/>
              </w:numPr>
              <w:spacing w:after="43" w:line="228" w:lineRule="auto"/>
              <w:ind w:right="136" w:hanging="36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B614F8" w:rsidRDefault="00CD6E93">
            <w:pPr>
              <w:numPr>
                <w:ilvl w:val="0"/>
                <w:numId w:val="1"/>
              </w:numPr>
              <w:spacing w:after="0"/>
              <w:ind w:right="136" w:hanging="36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Сагласан сам да се подаци о мени могу обрађи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 </w:t>
            </w: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6" w:type="dxa"/>
            </w:tcMar>
            <w:vAlign w:val="center"/>
          </w:tcPr>
          <w:p w:rsidR="00B614F8" w:rsidRDefault="00CD6E93">
            <w:pPr>
              <w:spacing w:after="0"/>
              <w:ind w:left="14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6" w:type="dxa"/>
            </w:tcMar>
            <w:vAlign w:val="center"/>
          </w:tcPr>
          <w:p w:rsidR="00B614F8" w:rsidRDefault="00CD6E93">
            <w:pPr>
              <w:spacing w:after="0"/>
              <w:ind w:left="15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700"/>
        </w:trPr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6" w:type="dxa"/>
            </w:tcMar>
          </w:tcPr>
          <w:p w:rsidR="00B614F8" w:rsidRDefault="00CD6E93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Заинтересован сам и за друге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6" w:type="dxa"/>
            </w:tcMar>
            <w:vAlign w:val="center"/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 </w:t>
            </w:r>
          </w:p>
        </w:tc>
        <w:tc>
          <w:tcPr>
            <w:tcW w:w="5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6" w:type="dxa"/>
            </w:tcMar>
            <w:vAlign w:val="center"/>
          </w:tcPr>
          <w:p w:rsidR="00B614F8" w:rsidRDefault="00CD6E93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700"/>
        </w:trPr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6" w:type="dxa"/>
            </w:tcMar>
          </w:tcPr>
          <w:p w:rsidR="00B614F8" w:rsidRDefault="00CD6E93">
            <w:pPr>
              <w:spacing w:after="0"/>
              <w:ind w:left="103" w:right="1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У претходне две године учествовао сам на конкурсу за рад у државним органима и разумем да ће ми, за потребе овог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конкурса бити преузети подаци о понашајним компетенцијама </w:t>
            </w: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6" w:type="dxa"/>
            </w:tcMar>
            <w:vAlign w:val="center"/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 </w:t>
            </w:r>
          </w:p>
        </w:tc>
        <w:tc>
          <w:tcPr>
            <w:tcW w:w="5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6" w:type="dxa"/>
            </w:tcMar>
            <w:vAlign w:val="center"/>
          </w:tcPr>
          <w:p w:rsidR="00B614F8" w:rsidRDefault="00CD6E93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 </w:t>
            </w:r>
          </w:p>
        </w:tc>
      </w:tr>
      <w:tr w:rsidR="00B614F8">
        <w:tblPrEx>
          <w:tblCellMar>
            <w:top w:w="0" w:type="dxa"/>
            <w:bottom w:w="0" w:type="dxa"/>
          </w:tblCellMar>
        </w:tblPrEx>
        <w:trPr>
          <w:trHeight w:val="470"/>
        </w:trPr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6" w:type="dxa"/>
            </w:tcMar>
          </w:tcPr>
          <w:p w:rsidR="00B614F8" w:rsidRDefault="00CD6E93">
            <w:pPr>
              <w:spacing w:after="0"/>
              <w:ind w:left="10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6" w:type="dxa"/>
            </w:tcMar>
            <w:vAlign w:val="center"/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 </w:t>
            </w:r>
          </w:p>
        </w:tc>
        <w:tc>
          <w:tcPr>
            <w:tcW w:w="5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0" w:type="dxa"/>
              <w:bottom w:w="0" w:type="dxa"/>
              <w:right w:w="256" w:type="dxa"/>
            </w:tcMar>
            <w:vAlign w:val="center"/>
          </w:tcPr>
          <w:p w:rsidR="00B614F8" w:rsidRDefault="00CD6E93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 </w:t>
            </w:r>
          </w:p>
        </w:tc>
      </w:tr>
    </w:tbl>
    <w:p w:rsidR="00B614F8" w:rsidRDefault="00CD6E93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W w:w="90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01"/>
        <w:gridCol w:w="6371"/>
      </w:tblGrid>
      <w:tr w:rsidR="00B614F8">
        <w:tblPrEx>
          <w:tblCellMar>
            <w:top w:w="0" w:type="dxa"/>
            <w:bottom w:w="0" w:type="dxa"/>
          </w:tblCellMar>
        </w:tblPrEx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115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Датум* </w:t>
            </w:r>
          </w:p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9" w:type="dxa"/>
              <w:left w:w="103" w:type="dxa"/>
              <w:bottom w:w="0" w:type="dxa"/>
              <w:right w:w="115" w:type="dxa"/>
            </w:tcMar>
          </w:tcPr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Потпис:* </w:t>
            </w:r>
          </w:p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Електронски образац: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Потврђујем да сам лично попунио образац.* </w:t>
            </w:r>
          </w:p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Име и презиме </w:t>
            </w:r>
          </w:p>
          <w:p w:rsidR="00B614F8" w:rsidRDefault="00CD6E93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</w:tr>
    </w:tbl>
    <w:p w:rsidR="00B614F8" w:rsidRDefault="00CD6E93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>За папирни образац - Изјава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B614F8" w:rsidRDefault="00CD6E93">
      <w:pPr>
        <w:spacing w:after="0"/>
        <w:ind w:left="-5" w:hanging="10"/>
      </w:pPr>
      <w:r>
        <w:rPr>
          <w:rFonts w:ascii="Times New Roman" w:eastAsia="Times New Roman" w:hAnsi="Times New Roman" w:cs="Times New Roman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  <w:r>
        <w:rPr>
          <w:rFonts w:ascii="Verdana" w:eastAsia="Verdana" w:hAnsi="Verdana" w:cs="Verdana"/>
          <w:sz w:val="20"/>
        </w:rPr>
        <w:t xml:space="preserve"> </w:t>
      </w:r>
    </w:p>
    <w:p w:rsidR="00B614F8" w:rsidRDefault="00B614F8"/>
    <w:p w:rsidR="00B614F8" w:rsidRDefault="00B614F8"/>
    <w:p w:rsidR="00B614F8" w:rsidRDefault="00B614F8"/>
    <w:p w:rsidR="00B614F8" w:rsidRDefault="00B614F8"/>
    <w:sectPr w:rsidR="00B614F8"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6E93" w:rsidRDefault="00CD6E93">
      <w:pPr>
        <w:spacing w:after="0"/>
      </w:pPr>
      <w:r>
        <w:separator/>
      </w:r>
    </w:p>
  </w:endnote>
  <w:endnote w:type="continuationSeparator" w:id="0">
    <w:p w:rsidR="00CD6E93" w:rsidRDefault="00CD6E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6E93" w:rsidRDefault="00CD6E93">
      <w:pPr>
        <w:spacing w:after="0"/>
      </w:pPr>
      <w:r>
        <w:separator/>
      </w:r>
    </w:p>
  </w:footnote>
  <w:footnote w:type="continuationSeparator" w:id="0">
    <w:p w:rsidR="00CD6E93" w:rsidRDefault="00CD6E9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474288"/>
    <w:multiLevelType w:val="multilevel"/>
    <w:tmpl w:val="520CF634"/>
    <w:lvl w:ilvl="0">
      <w:start w:val="1"/>
      <w:numFmt w:val="decimal"/>
      <w:lvlText w:val="%1)"/>
      <w:lvlJc w:val="left"/>
      <w:pPr>
        <w:ind w:left="82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54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26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9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7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42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14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86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5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B614F8"/>
    <w:rsid w:val="005B6F7D"/>
    <w:rsid w:val="00B614F8"/>
    <w:rsid w:val="00CD6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5E86A7-EDE1-42FD-AE05-C64CDB171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after="160" w:line="240" w:lineRule="auto"/>
    </w:pPr>
    <w:rPr>
      <w:rFonts w:cs="Calibri"/>
      <w:color w:val="00000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1278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Hewlett-Packard Company</dc:creator>
  <cp:lastModifiedBy>Saša Ilić</cp:lastModifiedBy>
  <cp:revision>2</cp:revision>
  <dcterms:created xsi:type="dcterms:W3CDTF">2021-09-07T13:31:00Z</dcterms:created>
  <dcterms:modified xsi:type="dcterms:W3CDTF">2021-09-07T13:31:00Z</dcterms:modified>
</cp:coreProperties>
</file>